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1C" w:rsidRDefault="00DF1DFE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>Bijlage 4</w:t>
      </w:r>
      <w:r w:rsidR="00E8393A"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:rsidR="00255C5C" w:rsidRDefault="00255C5C" w:rsidP="00255C5C"/>
    <w:p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RDefault="00971E32" w:rsidP="00255C5C">
      <w:pPr>
        <w:spacing w:line="312" w:lineRule="auto"/>
        <w:rPr>
          <w:color w:val="000000" w:themeColor="text1"/>
        </w:rPr>
      </w:pPr>
    </w:p>
    <w:p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RDefault="00971E32" w:rsidP="00255C5C">
      <w:pPr>
        <w:spacing w:line="312" w:lineRule="auto"/>
        <w:rPr>
          <w:rFonts w:cs="Tahoma"/>
        </w:rPr>
      </w:pPr>
    </w:p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  <w:r w:rsidR="00DF1DFE">
              <w:rPr>
                <w:rFonts w:cs="Tahoma"/>
              </w:rPr>
              <w:t xml:space="preserve"> en het Hoogheemraadschap van Schieland en de Krimpenerwaard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>
        <w:tc>
          <w:tcPr>
            <w:tcW w:w="2518" w:type="dxa"/>
          </w:tcPr>
          <w:p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35640A" w:rsidRDefault="00DF1DF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Multifunctionals 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35640A" w:rsidRDefault="00DF1DF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11280</w:t>
            </w:r>
          </w:p>
        </w:tc>
      </w:tr>
    </w:tbl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>
        <w:tc>
          <w:tcPr>
            <w:tcW w:w="2518" w:type="dxa"/>
          </w:tcPr>
          <w:p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:rsidTr="00CC2761">
        <w:trPr>
          <w:trHeight w:val="342"/>
        </w:trPr>
        <w:tc>
          <w:tcPr>
            <w:tcW w:w="8046" w:type="dxa"/>
            <w:gridSpan w:val="2"/>
            <w:shd w:val="clear" w:color="auto" w:fill="548DD4" w:themeFill="text2" w:themeFillTint="99"/>
          </w:tcPr>
          <w:p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>
        <w:tc>
          <w:tcPr>
            <w:tcW w:w="2518" w:type="dxa"/>
          </w:tcPr>
          <w:p w:rsidR="00CF1589" w:rsidRDefault="00CC2761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Beschrijving/ </w:t>
            </w:r>
            <w:r w:rsidR="00CF1589"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CC2761" w:rsidRPr="00CC2761" w:rsidRDefault="00CC2761" w:rsidP="00CC2761">
            <w:pPr>
              <w:spacing w:line="312" w:lineRule="auto"/>
              <w:rPr>
                <w:rFonts w:cs="Tahoma"/>
              </w:rPr>
            </w:pPr>
            <w:r w:rsidRPr="00CC2761">
              <w:rPr>
                <w:rFonts w:cs="Tahoma"/>
              </w:rPr>
              <w:t>Uitvoeren van een project betreffende het operationeel maken van minimaal 20</w:t>
            </w:r>
          </w:p>
          <w:p w:rsidR="00CC2761" w:rsidRPr="00CC2761" w:rsidRDefault="00CC2761" w:rsidP="00CC2761">
            <w:pPr>
              <w:spacing w:line="312" w:lineRule="auto"/>
              <w:rPr>
                <w:rFonts w:cs="Tahoma"/>
              </w:rPr>
            </w:pPr>
            <w:r w:rsidRPr="00CC2761">
              <w:rPr>
                <w:rFonts w:cs="Tahoma"/>
              </w:rPr>
              <w:t>multifunctionals binnen een periode van één maand, vanaf het moment van opdracht tot</w:t>
            </w:r>
          </w:p>
          <w:p w:rsidR="00CF1589" w:rsidRPr="00CC2761" w:rsidRDefault="00CC2761" w:rsidP="00CC2761">
            <w:pPr>
              <w:spacing w:line="312" w:lineRule="auto"/>
              <w:rPr>
                <w:rFonts w:cs="Tahoma"/>
              </w:rPr>
            </w:pPr>
            <w:r w:rsidRPr="00CC2761">
              <w:rPr>
                <w:rFonts w:cs="Tahoma"/>
              </w:rPr>
              <w:t>oplevering.</w:t>
            </w:r>
          </w:p>
        </w:tc>
        <w:tc>
          <w:tcPr>
            <w:tcW w:w="1134" w:type="dxa"/>
          </w:tcPr>
          <w:p w:rsidR="00CF1589" w:rsidRPr="00CC2761" w:rsidRDefault="00CF1589" w:rsidP="00255C5C">
            <w:pPr>
              <w:spacing w:line="312" w:lineRule="auto"/>
              <w:rPr>
                <w:rFonts w:cs="Tahoma"/>
              </w:rPr>
            </w:pPr>
            <w:r w:rsidRPr="00CC2761">
              <w:rPr>
                <w:rFonts w:cs="Tahoma"/>
              </w:rPr>
              <w:t>JA/NEE</w:t>
            </w:r>
          </w:p>
        </w:tc>
      </w:tr>
      <w:tr w:rsidR="00CF1589" w:rsidTr="007D1FC5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:rsidTr="005F3EEE">
        <w:tc>
          <w:tcPr>
            <w:tcW w:w="2518" w:type="dxa"/>
          </w:tcPr>
          <w:p w:rsidR="00BE2E97" w:rsidRDefault="00CC2761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Beschrijving / </w:t>
            </w:r>
            <w:r w:rsidR="00BE2E97"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BE2E97" w:rsidRDefault="00CC2761" w:rsidP="005F3EEE">
            <w:pPr>
              <w:spacing w:line="312" w:lineRule="auto"/>
              <w:rPr>
                <w:rFonts w:cs="Tahoma"/>
              </w:rPr>
            </w:pPr>
            <w:r w:rsidRPr="00CC2761">
              <w:rPr>
                <w:rFonts w:cs="Tahoma"/>
              </w:rPr>
              <w:t>Uitvoeren van service en onderhoud aan multifunctionals op ten minste 15 verschillende locaties van één (1) opdrachtgever.</w:t>
            </w:r>
          </w:p>
        </w:tc>
        <w:tc>
          <w:tcPr>
            <w:tcW w:w="1134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:rsidTr="005F3EEE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:rsidR="002E4092" w:rsidRDefault="002E4092" w:rsidP="00255C5C">
      <w:pPr>
        <w:spacing w:line="312" w:lineRule="auto"/>
        <w:rPr>
          <w:rFonts w:cs="Tahoma"/>
        </w:rPr>
      </w:pPr>
    </w:p>
    <w:p w:rsidR="0096532F" w:rsidRDefault="0096532F" w:rsidP="00255C5C">
      <w:pPr>
        <w:spacing w:line="312" w:lineRule="auto"/>
        <w:rPr>
          <w:rFonts w:cs="Tahoma"/>
        </w:rPr>
      </w:pPr>
      <w:bookmarkStart w:id="1" w:name="_GoBack"/>
      <w:bookmarkEnd w:id="1"/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DFE" w:rsidRDefault="00DF1DFE">
      <w:r>
        <w:separator/>
      </w:r>
    </w:p>
  </w:endnote>
  <w:endnote w:type="continuationSeparator" w:id="0">
    <w:p w:rsidR="00DF1DFE" w:rsidRDefault="00DF1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DFE" w:rsidRDefault="00DF1DFE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DFE" w:rsidRDefault="00DF1DFE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DFE" w:rsidRDefault="00DF1DFE">
      <w:r>
        <w:separator/>
      </w:r>
    </w:p>
  </w:footnote>
  <w:footnote w:type="continuationSeparator" w:id="0">
    <w:p w:rsidR="00DF1DFE" w:rsidRDefault="00DF1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DFE" w:rsidRDefault="00DF1DFE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9E4356" wp14:editId="6789EE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DFE" w:rsidRDefault="00DF1DFE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461"/>
    <w:docVar w:name="thumbnailPath" w:val="C:\Users\pbos\AppData\Local\Temp\tmp412E.png"/>
  </w:docVars>
  <w:rsids>
    <w:rsidRoot w:val="00DF1DFE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C2761"/>
    <w:rsid w:val="00CF1589"/>
    <w:rsid w:val="00D50053"/>
    <w:rsid w:val="00D53509"/>
    <w:rsid w:val="00D738A0"/>
    <w:rsid w:val="00D753BB"/>
    <w:rsid w:val="00DE6B75"/>
    <w:rsid w:val="00DF1DFE"/>
    <w:rsid w:val="00E8393A"/>
    <w:rsid w:val="00E85D9A"/>
    <w:rsid w:val="00EC3093"/>
    <w:rsid w:val="00EC38DC"/>
    <w:rsid w:val="00ED6AA3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8E9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ysteem\HHR\iWriter\IWRITER\2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Bijlage format referentieopdracht.dotx</Template>
  <TotalTime>12</TotalTime>
  <Pages>3</Pages>
  <Words>260</Words>
  <Characters>2048</Characters>
  <Application>Microsoft Office Word</Application>
  <DocSecurity>0</DocSecurity>
  <Lines>146</Lines>
  <Paragraphs>65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Pieterse-Smid</dc:creator>
  <cp:lastModifiedBy>vsmid</cp:lastModifiedBy>
  <cp:revision>1</cp:revision>
  <dcterms:created xsi:type="dcterms:W3CDTF">2020-06-23T12:55:00Z</dcterms:created>
  <dcterms:modified xsi:type="dcterms:W3CDTF">2020-06-23T13:10:00Z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